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7E909284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9019EA"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 w:rsidR="0071062A">
        <w:rPr>
          <w:rFonts w:hint="eastAsia"/>
          <w:sz w:val="24"/>
          <w:szCs w:val="24"/>
          <w:lang w:eastAsia="zh-CN"/>
        </w:rPr>
        <w:t>3</w:t>
      </w:r>
      <w:r w:rsidRPr="006C2E80">
        <w:rPr>
          <w:sz w:val="24"/>
          <w:szCs w:val="24"/>
        </w:rPr>
        <w:t xml:space="preserve"> Meeting #</w:t>
      </w:r>
      <w:r w:rsidR="009019EA">
        <w:rPr>
          <w:rFonts w:hint="eastAsia"/>
          <w:sz w:val="24"/>
          <w:szCs w:val="24"/>
          <w:lang w:eastAsia="zh-CN"/>
        </w:rPr>
        <w:t>1</w:t>
      </w:r>
      <w:r w:rsidR="0071062A">
        <w:rPr>
          <w:rFonts w:hint="eastAsia"/>
          <w:sz w:val="24"/>
          <w:szCs w:val="24"/>
          <w:lang w:eastAsia="zh-CN"/>
        </w:rPr>
        <w:t>25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9019EA">
        <w:rPr>
          <w:rFonts w:hint="eastAsia"/>
          <w:sz w:val="24"/>
          <w:szCs w:val="24"/>
          <w:lang w:eastAsia="zh-CN"/>
        </w:rPr>
        <w:t>C</w:t>
      </w:r>
      <w:r w:rsidR="0071062A">
        <w:rPr>
          <w:rFonts w:hint="eastAsia"/>
          <w:sz w:val="24"/>
          <w:szCs w:val="24"/>
          <w:lang w:eastAsia="zh-CN"/>
        </w:rPr>
        <w:t>3</w:t>
      </w:r>
      <w:r w:rsidRPr="006C2E80">
        <w:rPr>
          <w:sz w:val="24"/>
          <w:szCs w:val="24"/>
        </w:rPr>
        <w:t>-</w:t>
      </w:r>
      <w:r w:rsidR="008444B5">
        <w:rPr>
          <w:sz w:val="24"/>
          <w:szCs w:val="24"/>
        </w:rPr>
        <w:t>22</w:t>
      </w:r>
      <w:r w:rsidR="00884B42">
        <w:rPr>
          <w:rFonts w:hint="eastAsia"/>
          <w:sz w:val="24"/>
          <w:szCs w:val="24"/>
          <w:lang w:eastAsia="zh-CN"/>
        </w:rPr>
        <w:t>5</w:t>
      </w:r>
      <w:r w:rsidR="00E55D22">
        <w:rPr>
          <w:rFonts w:hint="eastAsia"/>
          <w:sz w:val="24"/>
          <w:szCs w:val="24"/>
          <w:lang w:eastAsia="zh-CN"/>
        </w:rPr>
        <w:t>663</w:t>
      </w:r>
    </w:p>
    <w:p w14:paraId="55CF78DE" w14:textId="20696C54" w:rsidR="006A45BA" w:rsidRDefault="00B76263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rFonts w:hint="eastAsia"/>
          <w:sz w:val="24"/>
          <w:szCs w:val="24"/>
          <w:lang w:eastAsia="zh-CN"/>
        </w:rPr>
        <w:t>France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 w:rsidR="007141D0">
        <w:rPr>
          <w:sz w:val="24"/>
        </w:rPr>
        <w:t xml:space="preserve"> 2022</w:t>
      </w:r>
      <w:r w:rsidR="00287854" w:rsidRPr="009844DA">
        <w:rPr>
          <w:rFonts w:eastAsia="宋体"/>
          <w:noProof w:val="0"/>
          <w:sz w:val="24"/>
          <w:szCs w:val="24"/>
        </w:rPr>
        <w:tab/>
        <w:t>(revision of C3-225</w:t>
      </w:r>
      <w:r w:rsidR="00E55D22">
        <w:rPr>
          <w:rFonts w:eastAsia="宋体" w:hint="eastAsia"/>
          <w:noProof w:val="0"/>
          <w:sz w:val="24"/>
          <w:szCs w:val="24"/>
          <w:lang w:eastAsia="zh-CN"/>
        </w:rPr>
        <w:t>528</w:t>
      </w:r>
      <w:r w:rsidR="00287854" w:rsidRPr="009844DA">
        <w:rPr>
          <w:rFonts w:eastAsia="宋体"/>
          <w:noProof w:val="0"/>
          <w:sz w:val="24"/>
          <w:szCs w:val="24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F8CE6B2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11364627" w:rsidR="006C2E80" w:rsidRPr="001063A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  <w:bookmarkStart w:id="0" w:name="_GoBack"/>
      <w:bookmarkEnd w:id="0"/>
    </w:p>
    <w:p w14:paraId="195E59E6" w14:textId="1DFB2F4F" w:rsidR="00AE25BF" w:rsidRPr="0071062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062A">
        <w:rPr>
          <w:rFonts w:ascii="Arial" w:hAnsi="Arial" w:hint="eastAsia"/>
          <w:b/>
          <w:color w:val="auto"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520BF45A" w:rsidR="00862DD8" w:rsidRDefault="00862DD8" w:rsidP="00862DD8">
      <w:pPr>
        <w:pStyle w:val="8"/>
      </w:pPr>
      <w:r>
        <w:t>Unique identifier:</w:t>
      </w:r>
      <w:r>
        <w:tab/>
      </w:r>
      <w:r w:rsidRPr="008F080B">
        <w:rPr>
          <w:highlight w:val="yellow"/>
        </w:rPr>
        <w:t>to be assigned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1E57484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16C5EC9" w:rsidR="004260A5" w:rsidRDefault="0028785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1" w:name="_Toc112995520"/>
      <w:bookmarkStart w:id="2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7A14F7A7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9121E0"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2547F5EB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2CD2146" w:rsidR="0035021D" w:rsidRP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729A234A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1"/>
    <w:bookmarkEnd w:id="2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162B7A7A" w:rsidR="00D30F8C" w:rsidRPr="00E65976" w:rsidRDefault="00FD7BF4" w:rsidP="00FD7BF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.abc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3672394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39228B7B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>s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2A0D0150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431E76" w:rsidRPr="000219E0">
              <w:rPr>
                <w:lang w:eastAsia="zh-CN"/>
              </w:rPr>
              <w:t>Update</w:t>
            </w:r>
            <w:r w:rsidR="00431E76">
              <w:rPr>
                <w:rFonts w:hint="eastAsia"/>
                <w:lang w:eastAsia="zh-CN"/>
              </w:rPr>
              <w:t>s</w:t>
            </w:r>
            <w:r w:rsidR="00431E76" w:rsidRPr="000219E0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849C6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05F16A1F" w:rsidR="00E849C6" w:rsidRDefault="0028785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E849C6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07606E10" w:rsidR="00E849C6" w:rsidRDefault="00891F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E849C6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23884B53" w:rsidR="00E849C6" w:rsidRDefault="00E003F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E849C6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0A1B53CA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064F26F3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44000" w14:textId="77777777" w:rsidR="00E176A0" w:rsidRDefault="00E176A0">
      <w:r>
        <w:separator/>
      </w:r>
    </w:p>
  </w:endnote>
  <w:endnote w:type="continuationSeparator" w:id="0">
    <w:p w14:paraId="2D2C92E1" w14:textId="77777777" w:rsidR="00E176A0" w:rsidRDefault="00E17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9D82A" w14:textId="77777777" w:rsidR="00E176A0" w:rsidRDefault="00E176A0">
      <w:r>
        <w:separator/>
      </w:r>
    </w:p>
  </w:footnote>
  <w:footnote w:type="continuationSeparator" w:id="0">
    <w:p w14:paraId="297AA735" w14:textId="77777777" w:rsidR="00E176A0" w:rsidRDefault="00E17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80C10"/>
    <w:rsid w:val="00082CCB"/>
    <w:rsid w:val="0008335A"/>
    <w:rsid w:val="00084BEB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63A4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586C"/>
    <w:rsid w:val="00167B24"/>
    <w:rsid w:val="00171910"/>
    <w:rsid w:val="00171925"/>
    <w:rsid w:val="00173998"/>
    <w:rsid w:val="00174617"/>
    <w:rsid w:val="001759A7"/>
    <w:rsid w:val="0019190A"/>
    <w:rsid w:val="0019329F"/>
    <w:rsid w:val="00195613"/>
    <w:rsid w:val="001A4192"/>
    <w:rsid w:val="001A6FAB"/>
    <w:rsid w:val="001A7910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7D5F"/>
    <w:rsid w:val="001F7EB4"/>
    <w:rsid w:val="002000C2"/>
    <w:rsid w:val="00205F25"/>
    <w:rsid w:val="0020725E"/>
    <w:rsid w:val="00221B1E"/>
    <w:rsid w:val="00225CF9"/>
    <w:rsid w:val="00227D26"/>
    <w:rsid w:val="002344A1"/>
    <w:rsid w:val="002368AD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B75"/>
    <w:rsid w:val="002741A9"/>
    <w:rsid w:val="00276403"/>
    <w:rsid w:val="00276EBF"/>
    <w:rsid w:val="0028180C"/>
    <w:rsid w:val="00283472"/>
    <w:rsid w:val="00287854"/>
    <w:rsid w:val="002944FD"/>
    <w:rsid w:val="00295BA8"/>
    <w:rsid w:val="00297680"/>
    <w:rsid w:val="002B047E"/>
    <w:rsid w:val="002B32CA"/>
    <w:rsid w:val="002B6CE8"/>
    <w:rsid w:val="002C1482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06905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EB0"/>
    <w:rsid w:val="003A2252"/>
    <w:rsid w:val="003A42B9"/>
    <w:rsid w:val="003A4DC5"/>
    <w:rsid w:val="003A5773"/>
    <w:rsid w:val="003A5FFA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11698"/>
    <w:rsid w:val="00412B74"/>
    <w:rsid w:val="00414164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29F"/>
    <w:rsid w:val="00440BC9"/>
    <w:rsid w:val="004450FB"/>
    <w:rsid w:val="00446611"/>
    <w:rsid w:val="00446835"/>
    <w:rsid w:val="00454609"/>
    <w:rsid w:val="00455DE4"/>
    <w:rsid w:val="004605A6"/>
    <w:rsid w:val="004666B7"/>
    <w:rsid w:val="00474359"/>
    <w:rsid w:val="00474FEB"/>
    <w:rsid w:val="00477B87"/>
    <w:rsid w:val="00480F0B"/>
    <w:rsid w:val="004815AF"/>
    <w:rsid w:val="004816F3"/>
    <w:rsid w:val="0048267C"/>
    <w:rsid w:val="00484DAC"/>
    <w:rsid w:val="004876B9"/>
    <w:rsid w:val="00493A79"/>
    <w:rsid w:val="00495840"/>
    <w:rsid w:val="00497EF7"/>
    <w:rsid w:val="004A075F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6CCC"/>
    <w:rsid w:val="00521718"/>
    <w:rsid w:val="005310FE"/>
    <w:rsid w:val="00534FA3"/>
    <w:rsid w:val="005354CB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6A1A"/>
    <w:rsid w:val="00707673"/>
    <w:rsid w:val="0071062A"/>
    <w:rsid w:val="007141D0"/>
    <w:rsid w:val="007162BE"/>
    <w:rsid w:val="00721122"/>
    <w:rsid w:val="00722267"/>
    <w:rsid w:val="007264AB"/>
    <w:rsid w:val="00732DB1"/>
    <w:rsid w:val="00746F46"/>
    <w:rsid w:val="0075252A"/>
    <w:rsid w:val="00754457"/>
    <w:rsid w:val="00754B32"/>
    <w:rsid w:val="007551EB"/>
    <w:rsid w:val="007565C6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522E"/>
    <w:rsid w:val="007F5A34"/>
    <w:rsid w:val="007F6503"/>
    <w:rsid w:val="007F7047"/>
    <w:rsid w:val="007F7421"/>
    <w:rsid w:val="00801F7F"/>
    <w:rsid w:val="0080290E"/>
    <w:rsid w:val="008029D2"/>
    <w:rsid w:val="00803166"/>
    <w:rsid w:val="0080428C"/>
    <w:rsid w:val="00804954"/>
    <w:rsid w:val="00813C1F"/>
    <w:rsid w:val="008146A2"/>
    <w:rsid w:val="00817972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4B42"/>
    <w:rsid w:val="00885711"/>
    <w:rsid w:val="00886C1C"/>
    <w:rsid w:val="00890056"/>
    <w:rsid w:val="008901F6"/>
    <w:rsid w:val="00891F48"/>
    <w:rsid w:val="008960C5"/>
    <w:rsid w:val="00896298"/>
    <w:rsid w:val="00896C03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045A"/>
    <w:rsid w:val="00921842"/>
    <w:rsid w:val="00922FCB"/>
    <w:rsid w:val="00935637"/>
    <w:rsid w:val="00935CB0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38E5"/>
    <w:rsid w:val="009E25E8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3B04"/>
    <w:rsid w:val="00A45130"/>
    <w:rsid w:val="00A47445"/>
    <w:rsid w:val="00A5433D"/>
    <w:rsid w:val="00A644CE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7002"/>
    <w:rsid w:val="00A97A52"/>
    <w:rsid w:val="00A97D15"/>
    <w:rsid w:val="00AA0D6A"/>
    <w:rsid w:val="00AA2782"/>
    <w:rsid w:val="00AA5786"/>
    <w:rsid w:val="00AA6110"/>
    <w:rsid w:val="00AB293C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2290"/>
    <w:rsid w:val="00B03AF5"/>
    <w:rsid w:val="00B03C01"/>
    <w:rsid w:val="00B078D6"/>
    <w:rsid w:val="00B1248D"/>
    <w:rsid w:val="00B14709"/>
    <w:rsid w:val="00B2133C"/>
    <w:rsid w:val="00B2743D"/>
    <w:rsid w:val="00B3015C"/>
    <w:rsid w:val="00B30D1D"/>
    <w:rsid w:val="00B344D8"/>
    <w:rsid w:val="00B3544B"/>
    <w:rsid w:val="00B415F1"/>
    <w:rsid w:val="00B4185E"/>
    <w:rsid w:val="00B467AB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44C3"/>
    <w:rsid w:val="00CC72A4"/>
    <w:rsid w:val="00CD1F06"/>
    <w:rsid w:val="00CD3153"/>
    <w:rsid w:val="00CF0616"/>
    <w:rsid w:val="00CF6810"/>
    <w:rsid w:val="00CF7888"/>
    <w:rsid w:val="00D002C8"/>
    <w:rsid w:val="00D017C1"/>
    <w:rsid w:val="00D06117"/>
    <w:rsid w:val="00D071E0"/>
    <w:rsid w:val="00D21FAC"/>
    <w:rsid w:val="00D22913"/>
    <w:rsid w:val="00D22C4A"/>
    <w:rsid w:val="00D26CD0"/>
    <w:rsid w:val="00D30F8C"/>
    <w:rsid w:val="00D31CC8"/>
    <w:rsid w:val="00D32678"/>
    <w:rsid w:val="00D32D67"/>
    <w:rsid w:val="00D40639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4A23"/>
    <w:rsid w:val="00E003F3"/>
    <w:rsid w:val="00E007C5"/>
    <w:rsid w:val="00E00DBF"/>
    <w:rsid w:val="00E0213F"/>
    <w:rsid w:val="00E033E0"/>
    <w:rsid w:val="00E047AE"/>
    <w:rsid w:val="00E1026B"/>
    <w:rsid w:val="00E13CB2"/>
    <w:rsid w:val="00E176A0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5D22"/>
    <w:rsid w:val="00E57E7D"/>
    <w:rsid w:val="00E649C3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CC1"/>
    <w:rsid w:val="00E95C53"/>
    <w:rsid w:val="00E96431"/>
    <w:rsid w:val="00EA2641"/>
    <w:rsid w:val="00EA3E18"/>
    <w:rsid w:val="00EA4635"/>
    <w:rsid w:val="00EA5E55"/>
    <w:rsid w:val="00EB6124"/>
    <w:rsid w:val="00EC0D33"/>
    <w:rsid w:val="00EC1D51"/>
    <w:rsid w:val="00EC3039"/>
    <w:rsid w:val="00EC46C9"/>
    <w:rsid w:val="00EC5235"/>
    <w:rsid w:val="00EC7FFB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EF0D66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3611"/>
    <w:rsid w:val="00FA4167"/>
    <w:rsid w:val="00FA667F"/>
    <w:rsid w:val="00FB127E"/>
    <w:rsid w:val="00FB3E20"/>
    <w:rsid w:val="00FB42FB"/>
    <w:rsid w:val="00FB48E6"/>
    <w:rsid w:val="00FC0804"/>
    <w:rsid w:val="00FC3B6D"/>
    <w:rsid w:val="00FC72D7"/>
    <w:rsid w:val="00FC7D0C"/>
    <w:rsid w:val="00FD392F"/>
    <w:rsid w:val="00FD3A4E"/>
    <w:rsid w:val="00FD3B62"/>
    <w:rsid w:val="00FD6800"/>
    <w:rsid w:val="00FD7BF4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7AAFC-A7AB-4FBD-A9CA-72E8B7039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catt-v3</cp:lastModifiedBy>
  <cp:revision>3</cp:revision>
  <cp:lastPrinted>2000-02-29T11:31:00Z</cp:lastPrinted>
  <dcterms:created xsi:type="dcterms:W3CDTF">2022-11-17T17:12:00Z</dcterms:created>
  <dcterms:modified xsi:type="dcterms:W3CDTF">2022-11-17T18:00:00Z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